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>
            <w:r>
              <w:t>Приложение 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763954">
            <w:r>
              <w:t>от</w:t>
            </w:r>
            <w:r w:rsidR="00763954">
              <w:t xml:space="preserve"> 26.02.2021 № 84-652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r>
              <w:t xml:space="preserve">  </w:t>
            </w:r>
          </w:p>
        </w:tc>
      </w:tr>
      <w:tr w:rsidR="00CB36CE" w:rsidTr="00CB36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r>
              <w:t xml:space="preserve">  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Наименование</w:t>
            </w:r>
          </w:p>
        </w:tc>
      </w:tr>
    </w:tbl>
    <w:p w:rsidR="00CB36CE" w:rsidRPr="00CB36CE" w:rsidRDefault="00CB36C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CB36CE" w:rsidTr="00CB36C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36CE" w:rsidRDefault="00CB36CE" w:rsidP="00C72B29">
            <w:pPr>
              <w:jc w:val="center"/>
            </w:pPr>
            <w: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продажи квартир, находящихся в собственности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САРАТОВСКАЯ ГОРОДСКАЯ ДУМА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Государственная пошлина за выдачу разрешения на установку рекламной конструкции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  <w:r w:rsidRPr="00CB36CE">
              <w:rPr>
                <w:vertAlign w:val="superscript"/>
              </w:rPr>
              <w:t>2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оказания платных услуг (работ) получателями средств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доходы от компенсации затрат бюджетов городских округов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CB36CE">
              <w:rPr>
                <w:vertAlign w:val="superscript"/>
              </w:rPr>
              <w:t>1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Невыясненные поступления, зачисляемые в бюджеты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B36CE" w:rsidRDefault="00CB36CE" w:rsidP="00C72B29">
            <w:r>
              <w:t>Прочие неналоговые доходы бюджетов городских округов</w:t>
            </w: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B36CE" w:rsidRDefault="00CB36CE" w:rsidP="00C72B2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B36CE" w:rsidRDefault="00CB36CE" w:rsidP="00C72B29">
            <w:r>
              <w:t>Доходы бюджетов городских округов от возврата организациями остатков субсидий прошлых лет</w:t>
            </w:r>
            <w:r w:rsidRPr="00CB36CE">
              <w:rPr>
                <w:vertAlign w:val="superscript"/>
              </w:rPr>
              <w:t>3</w:t>
            </w:r>
          </w:p>
        </w:tc>
      </w:tr>
      <w:tr w:rsidR="00CB36CE" w:rsidTr="00CB36CE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r>
              <w:t xml:space="preserve">  </w:t>
            </w:r>
          </w:p>
        </w:tc>
      </w:tr>
      <w:tr w:rsidR="00CB36CE" w:rsidTr="00CB36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>
            <w:r w:rsidRPr="00CB36CE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CB36CE" w:rsidTr="00CB36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>
            <w:r w:rsidRPr="00CB36CE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CB36CE" w:rsidTr="00CB36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>
            <w:r w:rsidRPr="00CB36CE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CB36CE" w:rsidTr="00CB36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6CE" w:rsidRDefault="00CB36CE" w:rsidP="00C72B29"/>
        </w:tc>
      </w:tr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CE" w:rsidTr="00CB36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6CE" w:rsidRDefault="00CB36CE" w:rsidP="00C72B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CB36CE" w:rsidRDefault="00E2598B" w:rsidP="00CB36CE"/>
    <w:sectPr w:rsidR="00E2598B" w:rsidRPr="00CB36CE" w:rsidSect="00763954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9E0" w:rsidRDefault="007149E0" w:rsidP="00CB36CE">
      <w:r>
        <w:separator/>
      </w:r>
    </w:p>
  </w:endnote>
  <w:endnote w:type="continuationSeparator" w:id="1">
    <w:p w:rsidR="007149E0" w:rsidRDefault="007149E0" w:rsidP="00CB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9E0" w:rsidRDefault="007149E0" w:rsidP="00CB36CE">
      <w:r>
        <w:separator/>
      </w:r>
    </w:p>
  </w:footnote>
  <w:footnote w:type="continuationSeparator" w:id="1">
    <w:p w:rsidR="007149E0" w:rsidRDefault="007149E0" w:rsidP="00CB3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6CE" w:rsidRDefault="00D67276" w:rsidP="00C97B6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B36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B36CE" w:rsidRDefault="00CB36C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6CE" w:rsidRDefault="00D67276" w:rsidP="00C97B6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B36C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3954">
      <w:rPr>
        <w:rStyle w:val="a9"/>
        <w:noProof/>
      </w:rPr>
      <w:t>35</w:t>
    </w:r>
    <w:r>
      <w:rPr>
        <w:rStyle w:val="a9"/>
      </w:rPr>
      <w:fldChar w:fldCharType="end"/>
    </w:r>
  </w:p>
  <w:p w:rsidR="00CB36CE" w:rsidRDefault="00CB36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B36CE"/>
    <w:rsid w:val="001856A1"/>
    <w:rsid w:val="00196EB5"/>
    <w:rsid w:val="0029564A"/>
    <w:rsid w:val="002C3F39"/>
    <w:rsid w:val="0060613A"/>
    <w:rsid w:val="006808C6"/>
    <w:rsid w:val="007149E0"/>
    <w:rsid w:val="00763954"/>
    <w:rsid w:val="00892E17"/>
    <w:rsid w:val="008A5496"/>
    <w:rsid w:val="00A24CAF"/>
    <w:rsid w:val="00B912FD"/>
    <w:rsid w:val="00CB36CE"/>
    <w:rsid w:val="00CE5F8C"/>
    <w:rsid w:val="00D67276"/>
    <w:rsid w:val="00E2598B"/>
    <w:rsid w:val="00F54490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6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36CE"/>
    <w:rPr>
      <w:color w:val="800080"/>
      <w:u w:val="single"/>
    </w:rPr>
  </w:style>
  <w:style w:type="paragraph" w:customStyle="1" w:styleId="xl64">
    <w:name w:val="xl64"/>
    <w:basedOn w:val="a"/>
    <w:rsid w:val="00CB36C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CB36C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B36C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B36C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CB36C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B36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B36C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B36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B36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B36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B36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B36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B36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B36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B36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B36C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B36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B36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B36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B3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B36C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B36C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B36C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B36C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B36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36CE"/>
  </w:style>
  <w:style w:type="paragraph" w:styleId="a7">
    <w:name w:val="footer"/>
    <w:basedOn w:val="a"/>
    <w:link w:val="a8"/>
    <w:uiPriority w:val="99"/>
    <w:semiHidden/>
    <w:unhideWhenUsed/>
    <w:rsid w:val="00CB36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B36CE"/>
  </w:style>
  <w:style w:type="character" w:styleId="a9">
    <w:name w:val="page number"/>
    <w:basedOn w:val="a0"/>
    <w:uiPriority w:val="99"/>
    <w:semiHidden/>
    <w:unhideWhenUsed/>
    <w:rsid w:val="00CB36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35</Pages>
  <Words>12689</Words>
  <Characters>72330</Characters>
  <Application>Microsoft Office Word</Application>
  <DocSecurity>0</DocSecurity>
  <Lines>602</Lines>
  <Paragraphs>169</Paragraphs>
  <ScaleCrop>false</ScaleCrop>
  <Company/>
  <LinksUpToDate>false</LinksUpToDate>
  <CharactersWithSpaces>84850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4</cp:revision>
  <dcterms:created xsi:type="dcterms:W3CDTF">2021-02-15T07:37:00Z</dcterms:created>
  <dcterms:modified xsi:type="dcterms:W3CDTF">2021-02-26T05:44:00Z</dcterms:modified>
</cp:coreProperties>
</file>